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A84AC" w14:textId="77777777" w:rsidR="00A31AE6" w:rsidRDefault="00A31AE6" w:rsidP="00A31A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LEGH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RUGGE)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(d.ca.1483)</w:t>
      </w:r>
    </w:p>
    <w:p w14:paraId="64E0821D" w14:textId="77777777" w:rsidR="00A31AE6" w:rsidRDefault="00A31AE6" w:rsidP="00A31A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EC8541" w14:textId="77777777" w:rsidR="00A31AE6" w:rsidRDefault="00A31AE6" w:rsidP="00A31A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C0C59C" w14:textId="77777777" w:rsidR="00A31AE6" w:rsidRDefault="00A31AE6" w:rsidP="00A31A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died in or before this time.</w:t>
      </w:r>
    </w:p>
    <w:p w14:paraId="4569D7F3" w14:textId="77777777" w:rsidR="00A31AE6" w:rsidRDefault="00A31AE6" w:rsidP="00A31AE6">
      <w:pPr>
        <w:pStyle w:val="NoSpacing"/>
        <w:rPr>
          <w:rStyle w:val="Hyperlink"/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</w:rPr>
        <w:t xml:space="preserve">  )</w:t>
      </w:r>
    </w:p>
    <w:p w14:paraId="088E5CDF" w14:textId="77777777" w:rsidR="00A31AE6" w:rsidRDefault="00A31AE6" w:rsidP="00A31AE6">
      <w:pPr>
        <w:pStyle w:val="NoSpacing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588D9773" w14:textId="77777777" w:rsidR="00A31AE6" w:rsidRDefault="00A31AE6" w:rsidP="00A31AE6">
      <w:pPr>
        <w:pStyle w:val="NoSpacing"/>
        <w:rPr>
          <w:rStyle w:val="Hyperlink"/>
          <w:rFonts w:ascii="Times New Roman" w:eastAsia="Calibri" w:hAnsi="Times New Roman" w:cs="Times New Roman"/>
          <w:sz w:val="24"/>
          <w:szCs w:val="24"/>
        </w:rPr>
      </w:pPr>
    </w:p>
    <w:p w14:paraId="4AF7F8B5" w14:textId="77777777" w:rsidR="00A31AE6" w:rsidRPr="00A31AE6" w:rsidRDefault="00A31AE6" w:rsidP="00A31AE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A31AE6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Executors:   Richard Nele(q.v.) and his wife, Alice(q.v.).   (ibid.)</w:t>
      </w:r>
    </w:p>
    <w:p w14:paraId="260D211B" w14:textId="77777777" w:rsidR="00A31AE6" w:rsidRPr="00A31AE6" w:rsidRDefault="00A31AE6" w:rsidP="00A31AE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0BBCB1E" w14:textId="77777777" w:rsidR="00A31AE6" w:rsidRPr="00A31AE6" w:rsidRDefault="00A31AE6" w:rsidP="00A31AE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F6C3496" w14:textId="77777777" w:rsidR="00A31AE6" w:rsidRPr="00A31AE6" w:rsidRDefault="00A31AE6" w:rsidP="00A31AE6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A31AE6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20 July 2021</w:t>
      </w:r>
    </w:p>
    <w:p w14:paraId="4F3EB3A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6687E" w14:textId="77777777" w:rsidR="00A31AE6" w:rsidRDefault="00A31AE6" w:rsidP="009139A6">
      <w:r>
        <w:separator/>
      </w:r>
    </w:p>
  </w:endnote>
  <w:endnote w:type="continuationSeparator" w:id="0">
    <w:p w14:paraId="323CEFB5" w14:textId="77777777" w:rsidR="00A31AE6" w:rsidRDefault="00A31A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6C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D0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9C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EDDB1" w14:textId="77777777" w:rsidR="00A31AE6" w:rsidRDefault="00A31AE6" w:rsidP="009139A6">
      <w:r>
        <w:separator/>
      </w:r>
    </w:p>
  </w:footnote>
  <w:footnote w:type="continuationSeparator" w:id="0">
    <w:p w14:paraId="4B591C44" w14:textId="77777777" w:rsidR="00A31AE6" w:rsidRDefault="00A31A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875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19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819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AE6"/>
    <w:rsid w:val="000666E0"/>
    <w:rsid w:val="002510B7"/>
    <w:rsid w:val="005C130B"/>
    <w:rsid w:val="00826F5C"/>
    <w:rsid w:val="009139A6"/>
    <w:rsid w:val="009448BB"/>
    <w:rsid w:val="00A3176C"/>
    <w:rsid w:val="00A31AE6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E3AC6"/>
  <w15:chartTrackingRefBased/>
  <w15:docId w15:val="{42AA27A8-9A22-4A25-95D6-C118161B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1A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2021-09-15T15:33:00Z</dcterms:created>
  <dcterms:modified xsi:type="dcterms:W3CDTF">2021-09-15T15:34:00Z</dcterms:modified>
</cp:coreProperties>
</file>